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26-148 E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Museum für Naturkunde - Westf. Landesmuseum mit Planetarium, MS; Forum Naturwissenschaften; Estrich, Fliesen, Abdichtung; 26-148 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Estricharbeiten, Fliesen-/Plattenarbeiten, Abdichtungsarbeiten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